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A28DC" w14:textId="77777777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send to National Treasury for participation</w:t>
      </w:r>
    </w:p>
    <w:p w14:paraId="5B2E5D0F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1CB4E54A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FB1D0" wp14:editId="51B56582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2505D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582537">
                              <w:rPr>
                                <w:rFonts w:ascii="Arial" w:hAnsi="Arial" w:cs="Arial"/>
                              </w:rPr>
                              <w:t xml:space="preserve">State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Institution Letterhead</w:t>
                            </w:r>
                          </w:p>
                          <w:p w14:paraId="6311E037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FB1D0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3842505D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582537">
                        <w:rPr>
                          <w:rFonts w:ascii="Arial" w:hAnsi="Arial" w:cs="Arial"/>
                        </w:rPr>
                        <w:t xml:space="preserve">State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Institution Letterhead</w:t>
                      </w:r>
                    </w:p>
                    <w:p w14:paraId="6311E037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62CCFD61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6D216699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3569FF28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3E6E79DF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463FC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0947A7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0E9867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F96CE1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1DD2B5D4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3796416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1A591ABD" w14:textId="77777777" w:rsidR="005C7E79" w:rsidRPr="00416FE3" w:rsidRDefault="005C7E79" w:rsidP="0033595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16FE3">
        <w:rPr>
          <w:rFonts w:ascii="Arial" w:hAnsi="Arial" w:cs="Arial"/>
          <w:b/>
          <w:sz w:val="22"/>
          <w:szCs w:val="22"/>
        </w:rPr>
        <w:t>PRETORIA</w:t>
      </w:r>
    </w:p>
    <w:p w14:paraId="67638F36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717A008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741DAD" w14:textId="458C7CCD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="00F2704F">
        <w:rPr>
          <w:rFonts w:ascii="Arial" w:hAnsi="Arial" w:cs="Arial"/>
          <w:sz w:val="22"/>
          <w:szCs w:val="22"/>
        </w:rPr>
        <w:fldChar w:fldCharType="begin"/>
      </w:r>
      <w:r w:rsidR="00F2704F">
        <w:rPr>
          <w:rFonts w:ascii="Arial" w:hAnsi="Arial" w:cs="Arial"/>
          <w:sz w:val="22"/>
          <w:szCs w:val="22"/>
        </w:rPr>
        <w:instrText xml:space="preserve"> HYPERLINK "mailto:</w:instrText>
      </w:r>
      <w:r w:rsidR="00F2704F" w:rsidRPr="00F2704F">
        <w:rPr>
          <w:rFonts w:ascii="Arial" w:hAnsi="Arial" w:cs="Arial"/>
          <w:sz w:val="22"/>
          <w:szCs w:val="22"/>
        </w:rPr>
        <w:instrText>patiswa.mgcodo2@treasury.gov.za</w:instrText>
      </w:r>
      <w:r w:rsidR="00F2704F">
        <w:rPr>
          <w:rFonts w:ascii="Arial" w:hAnsi="Arial" w:cs="Arial"/>
          <w:sz w:val="22"/>
          <w:szCs w:val="22"/>
        </w:rPr>
        <w:instrText xml:space="preserve">" </w:instrText>
      </w:r>
      <w:r w:rsidR="00F2704F">
        <w:rPr>
          <w:rFonts w:ascii="Arial" w:hAnsi="Arial" w:cs="Arial"/>
          <w:sz w:val="22"/>
          <w:szCs w:val="22"/>
        </w:rPr>
        <w:fldChar w:fldCharType="separate"/>
      </w:r>
      <w:r w:rsidR="00F2704F" w:rsidRPr="00B54808">
        <w:rPr>
          <w:rStyle w:val="Hyperlink"/>
          <w:rFonts w:ascii="Arial" w:hAnsi="Arial" w:cs="Arial"/>
          <w:sz w:val="22"/>
          <w:szCs w:val="22"/>
        </w:rPr>
        <w:t>patiswa.mgcodo2@treasury.gov.za</w:t>
      </w:r>
      <w:r w:rsidR="00F2704F">
        <w:rPr>
          <w:rFonts w:ascii="Arial" w:hAnsi="Arial" w:cs="Arial"/>
          <w:sz w:val="22"/>
          <w:szCs w:val="22"/>
        </w:rPr>
        <w:fldChar w:fldCharType="end"/>
      </w:r>
    </w:p>
    <w:p w14:paraId="31A36AD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By Fax:  </w:t>
      </w:r>
      <w:r w:rsidR="005E66C6">
        <w:rPr>
          <w:rFonts w:ascii="Arial" w:hAnsi="Arial" w:cs="Arial"/>
          <w:sz w:val="22"/>
          <w:szCs w:val="22"/>
        </w:rPr>
        <w:tab/>
      </w:r>
      <w:r w:rsidR="00653013" w:rsidRPr="00B53F85">
        <w:rPr>
          <w:rFonts w:ascii="Arial" w:hAnsi="Arial" w:cs="Arial"/>
          <w:sz w:val="22"/>
          <w:szCs w:val="22"/>
        </w:rPr>
        <w:t>(012) 315-5058</w:t>
      </w:r>
      <w:r w:rsidR="00F71B38" w:rsidRPr="00B53F8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54575D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C7AA5A" w14:textId="3AC9173B" w:rsidR="00A26540" w:rsidRPr="00B53F85" w:rsidRDefault="00416FE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552590">
        <w:rPr>
          <w:rFonts w:ascii="Arial" w:hAnsi="Arial" w:cs="Arial"/>
          <w:sz w:val="22"/>
          <w:szCs w:val="22"/>
        </w:rPr>
        <w:t>Brenda Mashifane</w:t>
      </w:r>
    </w:p>
    <w:p w14:paraId="6ADF1D54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0C75092B" w14:textId="1203C26B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441DA">
        <w:rPr>
          <w:rFonts w:ascii="Arial" w:hAnsi="Arial" w:cs="Arial"/>
          <w:b/>
          <w:color w:val="auto"/>
          <w:sz w:val="22"/>
          <w:szCs w:val="22"/>
        </w:rPr>
        <w:t>I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FD177F">
        <w:rPr>
          <w:rFonts w:ascii="Arial" w:hAnsi="Arial" w:cs="Arial"/>
          <w:b/>
          <w:color w:val="auto"/>
          <w:sz w:val="22"/>
          <w:szCs w:val="22"/>
        </w:rPr>
        <w:t>54</w:t>
      </w:r>
      <w:r w:rsidR="006D086E">
        <w:rPr>
          <w:rFonts w:ascii="Arial" w:hAnsi="Arial" w:cs="Arial"/>
          <w:b/>
          <w:color w:val="auto"/>
          <w:sz w:val="22"/>
          <w:szCs w:val="22"/>
        </w:rPr>
        <w:t>-20</w:t>
      </w:r>
      <w:r w:rsidR="00FD177F">
        <w:rPr>
          <w:rFonts w:ascii="Arial" w:hAnsi="Arial" w:cs="Arial"/>
          <w:b/>
          <w:color w:val="auto"/>
          <w:sz w:val="22"/>
          <w:szCs w:val="22"/>
        </w:rPr>
        <w:t>20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:</w:t>
      </w:r>
      <w:r w:rsidR="006D086E" w:rsidRPr="006D086E">
        <w:t xml:space="preserve"> </w:t>
      </w:r>
      <w:r w:rsidR="006D086E" w:rsidRPr="006D086E">
        <w:rPr>
          <w:rFonts w:ascii="Arial" w:hAnsi="Arial" w:cs="Arial"/>
          <w:b/>
          <w:color w:val="auto"/>
          <w:sz w:val="22"/>
          <w:szCs w:val="22"/>
        </w:rPr>
        <w:t xml:space="preserve">SUPPLY, DELIVERY, INSTALLATION, COMMISSIONING AND MAINTENANCE OF </w:t>
      </w:r>
      <w:r w:rsidR="00FD177F">
        <w:rPr>
          <w:rFonts w:ascii="Arial" w:hAnsi="Arial" w:cs="Arial"/>
          <w:b/>
          <w:color w:val="auto"/>
          <w:sz w:val="22"/>
          <w:szCs w:val="22"/>
        </w:rPr>
        <w:t>MENTAL HEALTH EQUIPMENT</w:t>
      </w:r>
      <w:r w:rsidR="006D086E" w:rsidRPr="006D086E">
        <w:rPr>
          <w:rFonts w:ascii="Arial" w:hAnsi="Arial" w:cs="Arial"/>
          <w:b/>
          <w:color w:val="auto"/>
          <w:sz w:val="22"/>
          <w:szCs w:val="22"/>
        </w:rPr>
        <w:t xml:space="preserve"> TO THE STATE </w:t>
      </w:r>
      <w:r w:rsidR="006D086E" w:rsidRPr="00B53F85">
        <w:rPr>
          <w:rFonts w:ascii="Arial" w:hAnsi="Arial" w:cs="Arial"/>
          <w:b/>
          <w:color w:val="auto"/>
          <w:sz w:val="22"/>
          <w:szCs w:val="22"/>
        </w:rPr>
        <w:t>FOR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THE PERIOD 1 </w:t>
      </w:r>
      <w:r w:rsidR="00FD177F">
        <w:rPr>
          <w:rFonts w:ascii="Arial" w:hAnsi="Arial" w:cs="Arial"/>
          <w:b/>
          <w:bCs/>
          <w:color w:val="auto"/>
          <w:sz w:val="22"/>
          <w:szCs w:val="22"/>
        </w:rPr>
        <w:t>JUNE</w:t>
      </w:r>
      <w:r w:rsidR="00416FE3">
        <w:rPr>
          <w:rFonts w:ascii="Arial" w:hAnsi="Arial" w:cs="Arial"/>
          <w:b/>
          <w:bCs/>
          <w:color w:val="auto"/>
          <w:sz w:val="22"/>
          <w:szCs w:val="22"/>
        </w:rPr>
        <w:t xml:space="preserve"> 20</w:t>
      </w:r>
      <w:r w:rsidR="00FD177F">
        <w:rPr>
          <w:rFonts w:ascii="Arial" w:hAnsi="Arial" w:cs="Arial"/>
          <w:b/>
          <w:bCs/>
          <w:color w:val="auto"/>
          <w:sz w:val="22"/>
          <w:szCs w:val="22"/>
        </w:rPr>
        <w:t>20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TO 3</w:t>
      </w:r>
      <w:r w:rsidR="00FD177F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FD177F">
        <w:rPr>
          <w:rFonts w:ascii="Arial" w:hAnsi="Arial" w:cs="Arial"/>
          <w:b/>
          <w:bCs/>
          <w:color w:val="auto"/>
          <w:sz w:val="22"/>
          <w:szCs w:val="22"/>
        </w:rPr>
        <w:t>MAY</w:t>
      </w:r>
      <w:r w:rsidR="00416FE3">
        <w:rPr>
          <w:rFonts w:ascii="Arial" w:hAnsi="Arial" w:cs="Arial"/>
          <w:b/>
          <w:bCs/>
          <w:color w:val="auto"/>
          <w:sz w:val="22"/>
          <w:szCs w:val="22"/>
        </w:rPr>
        <w:t xml:space="preserve"> 202</w:t>
      </w:r>
      <w:r w:rsidR="00FD177F">
        <w:rPr>
          <w:rFonts w:ascii="Arial" w:hAnsi="Arial" w:cs="Arial"/>
          <w:b/>
          <w:bCs/>
          <w:color w:val="auto"/>
          <w:sz w:val="22"/>
          <w:szCs w:val="22"/>
        </w:rPr>
        <w:t>3</w:t>
      </w:r>
    </w:p>
    <w:p w14:paraId="00ED6E99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FB88AFF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55B920F1" w14:textId="72DBBE3C" w:rsidR="000D17E1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________________</w:t>
      </w:r>
      <w:r w:rsidR="00086740" w:rsidRPr="00B53F85">
        <w:rPr>
          <w:rFonts w:ascii="Arial" w:hAnsi="Arial" w:cs="Arial"/>
          <w:sz w:val="22"/>
          <w:szCs w:val="22"/>
        </w:rPr>
        <w:t>_____________________________</w:t>
      </w:r>
      <w:r w:rsidR="006955A7" w:rsidRPr="00B53F85">
        <w:rPr>
          <w:rFonts w:ascii="Arial" w:hAnsi="Arial" w:cs="Arial"/>
          <w:sz w:val="22"/>
          <w:szCs w:val="22"/>
        </w:rPr>
        <w:t>_</w:t>
      </w:r>
      <w:r w:rsidR="00337127">
        <w:rPr>
          <w:rFonts w:ascii="Arial" w:hAnsi="Arial" w:cs="Arial"/>
          <w:sz w:val="22"/>
          <w:szCs w:val="22"/>
          <w:u w:val="single"/>
        </w:rPr>
        <w:tab/>
      </w:r>
      <w:r w:rsidR="00337127"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8F2213">
        <w:rPr>
          <w:rFonts w:ascii="Arial" w:hAnsi="Arial" w:cs="Arial"/>
          <w:i/>
          <w:sz w:val="22"/>
          <w:szCs w:val="22"/>
        </w:rPr>
        <w:t xml:space="preserve">State </w:t>
      </w:r>
      <w:r w:rsidR="00086740" w:rsidRPr="00B53F85">
        <w:rPr>
          <w:rFonts w:ascii="Arial" w:hAnsi="Arial" w:cs="Arial"/>
          <w:i/>
          <w:sz w:val="22"/>
          <w:szCs w:val="22"/>
        </w:rPr>
        <w:t>Institution</w:t>
      </w:r>
      <w:r w:rsidR="008F2213">
        <w:rPr>
          <w:rFonts w:ascii="Arial" w:hAnsi="Arial" w:cs="Arial"/>
          <w:i/>
          <w:sz w:val="22"/>
          <w:szCs w:val="22"/>
        </w:rPr>
        <w:t>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3A31ADC2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040A1D" wp14:editId="3104C4DE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4C476904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1EE3B25C" w14:textId="5DA3F2C0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7B5BA2">
        <w:rPr>
          <w:rFonts w:ascii="Arial" w:hAnsi="Arial" w:cs="Arial"/>
          <w:sz w:val="22"/>
          <w:szCs w:val="22"/>
        </w:rPr>
        <w:t xml:space="preserve">consent to </w:t>
      </w:r>
      <w:r w:rsidR="005C7E79" w:rsidRPr="00B53F85">
        <w:rPr>
          <w:rFonts w:ascii="Arial" w:hAnsi="Arial" w:cs="Arial"/>
          <w:sz w:val="22"/>
          <w:szCs w:val="22"/>
        </w:rPr>
        <w:t xml:space="preserve">participate </w:t>
      </w:r>
      <w:r w:rsidR="007441DA">
        <w:rPr>
          <w:rFonts w:ascii="Arial" w:hAnsi="Arial" w:cs="Arial"/>
          <w:sz w:val="22"/>
          <w:szCs w:val="22"/>
        </w:rPr>
        <w:t>i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="00337127"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203E46D2" w14:textId="1E8EBC19" w:rsidR="00F4146C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7B5BA2">
        <w:rPr>
          <w:rFonts w:ascii="Arial" w:hAnsi="Arial" w:cs="Arial"/>
          <w:sz w:val="22"/>
          <w:szCs w:val="22"/>
        </w:rPr>
        <w:t xml:space="preserve">State </w:t>
      </w:r>
      <w:r w:rsidRPr="00B53F85">
        <w:rPr>
          <w:rFonts w:ascii="Arial" w:hAnsi="Arial" w:cs="Arial"/>
          <w:sz w:val="22"/>
          <w:szCs w:val="22"/>
        </w:rPr>
        <w:t>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337127">
        <w:rPr>
          <w:rFonts w:ascii="Arial" w:hAnsi="Arial" w:cs="Arial"/>
          <w:sz w:val="22"/>
          <w:szCs w:val="22"/>
        </w:rPr>
        <w:t>54</w:t>
      </w:r>
      <w:r w:rsidRPr="00B53F85">
        <w:rPr>
          <w:rFonts w:ascii="Arial" w:hAnsi="Arial" w:cs="Arial"/>
          <w:sz w:val="22"/>
          <w:szCs w:val="22"/>
        </w:rPr>
        <w:t>-20</w:t>
      </w:r>
      <w:r w:rsidR="00337127">
        <w:rPr>
          <w:rFonts w:ascii="Arial" w:hAnsi="Arial" w:cs="Arial"/>
          <w:sz w:val="22"/>
          <w:szCs w:val="22"/>
        </w:rPr>
        <w:t>20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F4146C" w:rsidRPr="00B53F85">
        <w:rPr>
          <w:rFonts w:ascii="Arial" w:hAnsi="Arial" w:cs="Arial"/>
          <w:sz w:val="22"/>
          <w:szCs w:val="22"/>
        </w:rPr>
        <w:t xml:space="preserve">1 </w:t>
      </w:r>
      <w:r w:rsidR="00337127">
        <w:rPr>
          <w:rFonts w:ascii="Arial" w:hAnsi="Arial" w:cs="Arial"/>
          <w:sz w:val="22"/>
          <w:szCs w:val="22"/>
        </w:rPr>
        <w:t>June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337127">
        <w:rPr>
          <w:rFonts w:ascii="Arial" w:hAnsi="Arial" w:cs="Arial"/>
          <w:sz w:val="22"/>
          <w:szCs w:val="22"/>
        </w:rPr>
        <w:t>20</w:t>
      </w:r>
      <w:r w:rsidR="00F4146C" w:rsidRPr="00B53F85">
        <w:rPr>
          <w:rFonts w:ascii="Arial" w:hAnsi="Arial" w:cs="Arial"/>
          <w:sz w:val="22"/>
          <w:szCs w:val="22"/>
        </w:rPr>
        <w:t xml:space="preserve"> to 3</w:t>
      </w:r>
      <w:r w:rsidR="00337127">
        <w:rPr>
          <w:rFonts w:ascii="Arial" w:hAnsi="Arial" w:cs="Arial"/>
          <w:sz w:val="22"/>
          <w:szCs w:val="22"/>
        </w:rPr>
        <w:t>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337127">
        <w:rPr>
          <w:rFonts w:ascii="Arial" w:hAnsi="Arial" w:cs="Arial"/>
          <w:sz w:val="22"/>
          <w:szCs w:val="22"/>
        </w:rPr>
        <w:t>May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337127">
        <w:rPr>
          <w:rFonts w:ascii="Arial" w:hAnsi="Arial" w:cs="Arial"/>
          <w:sz w:val="22"/>
          <w:szCs w:val="22"/>
        </w:rPr>
        <w:t>3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02FA023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1F1AE3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72478" w14:textId="64D2D0C3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FC633" w14:textId="77777777" w:rsidR="00337127" w:rsidRDefault="00337127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1EFDA9" w14:textId="77777777" w:rsidR="007D282C" w:rsidRDefault="007D282C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F63614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1F857682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201983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7FB0F3" w14:textId="77777777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For and on behalf of _________________________________</w:t>
      </w:r>
      <w:r w:rsidR="006955A7" w:rsidRPr="00B53F85">
        <w:rPr>
          <w:rFonts w:ascii="Arial" w:hAnsi="Arial" w:cs="Arial"/>
          <w:sz w:val="22"/>
          <w:szCs w:val="22"/>
        </w:rPr>
        <w:t>_</w:t>
      </w:r>
      <w:r w:rsidR="009518EE"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7D282C">
        <w:rPr>
          <w:rFonts w:ascii="Arial" w:hAnsi="Arial" w:cs="Arial"/>
          <w:i/>
          <w:sz w:val="22"/>
          <w:szCs w:val="22"/>
        </w:rPr>
        <w:t xml:space="preserve">State </w:t>
      </w:r>
      <w:r w:rsidRPr="00B53F85">
        <w:rPr>
          <w:rFonts w:ascii="Arial" w:hAnsi="Arial" w:cs="Arial"/>
          <w:i/>
          <w:sz w:val="22"/>
          <w:szCs w:val="22"/>
        </w:rPr>
        <w:t>Institution</w:t>
      </w:r>
      <w:r w:rsidR="007D282C">
        <w:rPr>
          <w:rFonts w:ascii="Arial" w:hAnsi="Arial" w:cs="Arial"/>
          <w:i/>
          <w:sz w:val="22"/>
          <w:szCs w:val="22"/>
        </w:rPr>
        <w:t>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0DB42582" w14:textId="77777777" w:rsidR="00510B89" w:rsidRPr="00B53F85" w:rsidRDefault="00510B89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0FADCA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45DCFDDD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1B8AF5C0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298A6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A6E03D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47F54606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78C210F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4A03D0B7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6AD69F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B53F85" w14:paraId="18519706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0B858F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904D3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57ABC0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708BA31E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37FDA28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1B8392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383"/>
        <w:gridCol w:w="267"/>
        <w:gridCol w:w="1937"/>
        <w:gridCol w:w="2739"/>
      </w:tblGrid>
      <w:tr w:rsidR="004529CF" w:rsidRPr="00B53F85" w14:paraId="58F9B54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39328F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6F977D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41B3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B58E5C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632336C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0D4C526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EAC531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3FC5B3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4404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636BF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D32B4B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31755D00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4015B6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31B9A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0560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205A4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B35291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D0F10E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E7D8B1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14DACC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036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91F16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18E67B2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0885A6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FC0454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23EC7E1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D86F9DF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E2CD905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1F38CAF9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98E7C24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D5D7F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60CF736B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18BBC38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2B91E26D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8C07CD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255C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211E3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A8486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59F9C7F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0EDE12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50E41B5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49FAB20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E788BF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19E890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FAF81B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18C4EA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EB2E2B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4CE62EE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B0FDBB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A6BCE1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B63A1A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headerReference w:type="default" r:id="rId8"/>
      <w:footerReference w:type="default" r:id="rId9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32B86" w14:textId="77777777" w:rsidR="00EC0A10" w:rsidRDefault="00EC0A10" w:rsidP="001803F6">
      <w:r>
        <w:separator/>
      </w:r>
    </w:p>
  </w:endnote>
  <w:endnote w:type="continuationSeparator" w:id="0">
    <w:p w14:paraId="147A59A4" w14:textId="77777777" w:rsidR="00EC0A10" w:rsidRDefault="00EC0A10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93ED4" w14:textId="2018B484" w:rsidR="00225E57" w:rsidRPr="007D282C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7D282C">
      <w:rPr>
        <w:rFonts w:ascii="Arial" w:hAnsi="Arial" w:cs="Arial"/>
        <w:sz w:val="22"/>
        <w:szCs w:val="22"/>
      </w:rPr>
      <w:t>R</w:t>
    </w:r>
    <w:r w:rsidR="006955A7" w:rsidRPr="007D282C">
      <w:rPr>
        <w:rFonts w:ascii="Arial" w:hAnsi="Arial" w:cs="Arial"/>
        <w:sz w:val="22"/>
        <w:szCs w:val="22"/>
      </w:rPr>
      <w:t>T</w:t>
    </w:r>
    <w:r w:rsidR="00337127">
      <w:rPr>
        <w:rFonts w:ascii="Arial" w:hAnsi="Arial" w:cs="Arial"/>
        <w:sz w:val="22"/>
        <w:szCs w:val="22"/>
      </w:rPr>
      <w:t>54</w:t>
    </w:r>
    <w:r w:rsidR="006955A7" w:rsidRPr="007D282C">
      <w:rPr>
        <w:rFonts w:ascii="Arial" w:hAnsi="Arial" w:cs="Arial"/>
        <w:sz w:val="22"/>
        <w:szCs w:val="22"/>
      </w:rPr>
      <w:t>-20</w:t>
    </w:r>
    <w:r w:rsidR="00337127">
      <w:rPr>
        <w:rFonts w:ascii="Arial" w:hAnsi="Arial" w:cs="Arial"/>
        <w:sz w:val="22"/>
        <w:szCs w:val="22"/>
      </w:rPr>
      <w:t>20</w:t>
    </w:r>
    <w:r w:rsidR="006955A7" w:rsidRPr="007D282C">
      <w:rPr>
        <w:rFonts w:ascii="Arial" w:hAnsi="Arial" w:cs="Arial"/>
        <w:sz w:val="22"/>
        <w:szCs w:val="22"/>
      </w:rPr>
      <w:t xml:space="preserve"> </w:t>
    </w:r>
    <w:r w:rsidRPr="007D282C">
      <w:rPr>
        <w:rFonts w:ascii="Arial" w:hAnsi="Arial" w:cs="Arial"/>
        <w:sz w:val="22"/>
        <w:szCs w:val="22"/>
      </w:rPr>
      <w:t>Participation Letter</w:t>
    </w:r>
    <w:r w:rsidR="00225E57" w:rsidRPr="007D282C">
      <w:rPr>
        <w:rFonts w:ascii="Arial" w:hAnsi="Arial" w:cs="Arial"/>
        <w:sz w:val="22"/>
        <w:szCs w:val="22"/>
      </w:rPr>
      <w:tab/>
      <w:t xml:space="preserve">Page </w:t>
    </w:r>
    <w:r w:rsidR="008E23F7" w:rsidRPr="007D282C">
      <w:rPr>
        <w:rFonts w:ascii="Arial" w:hAnsi="Arial" w:cs="Arial"/>
        <w:sz w:val="22"/>
        <w:szCs w:val="22"/>
      </w:rPr>
      <w:fldChar w:fldCharType="begin"/>
    </w:r>
    <w:r w:rsidR="00225E57" w:rsidRPr="007D282C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7D282C">
      <w:rPr>
        <w:rFonts w:ascii="Arial" w:hAnsi="Arial" w:cs="Arial"/>
        <w:sz w:val="22"/>
        <w:szCs w:val="22"/>
      </w:rPr>
      <w:fldChar w:fldCharType="separate"/>
    </w:r>
    <w:r w:rsidR="00A57E1F">
      <w:rPr>
        <w:rFonts w:ascii="Arial" w:hAnsi="Arial" w:cs="Arial"/>
        <w:noProof/>
        <w:sz w:val="22"/>
        <w:szCs w:val="22"/>
      </w:rPr>
      <w:t>1</w:t>
    </w:r>
    <w:r w:rsidR="008E23F7" w:rsidRPr="007D282C">
      <w:rPr>
        <w:rFonts w:ascii="Arial" w:hAnsi="Arial" w:cs="Arial"/>
        <w:sz w:val="22"/>
        <w:szCs w:val="22"/>
      </w:rPr>
      <w:fldChar w:fldCharType="end"/>
    </w:r>
  </w:p>
  <w:p w14:paraId="02FC1580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66896" w14:textId="77777777" w:rsidR="00EC0A10" w:rsidRDefault="00EC0A10" w:rsidP="001803F6">
      <w:r>
        <w:separator/>
      </w:r>
    </w:p>
  </w:footnote>
  <w:footnote w:type="continuationSeparator" w:id="0">
    <w:p w14:paraId="12ACFCD3" w14:textId="77777777" w:rsidR="00EC0A10" w:rsidRDefault="00EC0A10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B6B3C" w14:textId="24653BBA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6249E950" wp14:editId="48888425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582537">
      <w:rPr>
        <w:rFonts w:ascii="Arial" w:hAnsi="Arial" w:cs="Arial"/>
        <w:sz w:val="22"/>
        <w:szCs w:val="22"/>
        <w:u w:val="single"/>
      </w:rPr>
      <w:t xml:space="preserve">ANNEXURE </w:t>
    </w:r>
    <w:r w:rsidR="00FD177F">
      <w:rPr>
        <w:rFonts w:ascii="Arial" w:hAnsi="Arial" w:cs="Arial"/>
        <w:sz w:val="22"/>
        <w:szCs w:val="22"/>
        <w:u w:val="single"/>
      </w:rPr>
      <w:t>3</w:t>
    </w:r>
    <w:r w:rsidR="006955A7">
      <w:rPr>
        <w:rFonts w:ascii="Arial" w:hAnsi="Arial" w:cs="Arial"/>
        <w:sz w:val="22"/>
        <w:szCs w:val="22"/>
        <w:u w:val="single"/>
      </w:rPr>
      <w:t>: RT</w:t>
    </w:r>
    <w:r w:rsidR="00FD177F">
      <w:rPr>
        <w:rFonts w:ascii="Arial" w:hAnsi="Arial" w:cs="Arial"/>
        <w:sz w:val="22"/>
        <w:szCs w:val="22"/>
        <w:u w:val="single"/>
      </w:rPr>
      <w:t>54</w:t>
    </w:r>
    <w:r w:rsidR="006955A7">
      <w:rPr>
        <w:rFonts w:ascii="Arial" w:hAnsi="Arial" w:cs="Arial"/>
        <w:sz w:val="22"/>
        <w:szCs w:val="22"/>
        <w:u w:val="single"/>
      </w:rPr>
      <w:t>-20</w:t>
    </w:r>
    <w:r w:rsidR="00FD177F">
      <w:rPr>
        <w:rFonts w:ascii="Arial" w:hAnsi="Arial" w:cs="Arial"/>
        <w:sz w:val="22"/>
        <w:szCs w:val="22"/>
        <w:u w:val="single"/>
      </w:rPr>
      <w:t>20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609A8"/>
    <w:rsid w:val="00066A5F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2007DC"/>
    <w:rsid w:val="00215FCE"/>
    <w:rsid w:val="00222EFB"/>
    <w:rsid w:val="00225E57"/>
    <w:rsid w:val="00246D5C"/>
    <w:rsid w:val="00260C70"/>
    <w:rsid w:val="00265638"/>
    <w:rsid w:val="00272696"/>
    <w:rsid w:val="00282605"/>
    <w:rsid w:val="002B0092"/>
    <w:rsid w:val="002B5B63"/>
    <w:rsid w:val="002C3DAB"/>
    <w:rsid w:val="002C792E"/>
    <w:rsid w:val="002C7C7F"/>
    <w:rsid w:val="002D3AD3"/>
    <w:rsid w:val="002F3008"/>
    <w:rsid w:val="002F71A5"/>
    <w:rsid w:val="003203F9"/>
    <w:rsid w:val="00320CB9"/>
    <w:rsid w:val="00333557"/>
    <w:rsid w:val="00335959"/>
    <w:rsid w:val="00337127"/>
    <w:rsid w:val="00346A62"/>
    <w:rsid w:val="0035419D"/>
    <w:rsid w:val="003776A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16FE3"/>
    <w:rsid w:val="00451A27"/>
    <w:rsid w:val="004529CF"/>
    <w:rsid w:val="00467235"/>
    <w:rsid w:val="004864E5"/>
    <w:rsid w:val="004C291E"/>
    <w:rsid w:val="004F3F01"/>
    <w:rsid w:val="00510B89"/>
    <w:rsid w:val="00520754"/>
    <w:rsid w:val="005231C7"/>
    <w:rsid w:val="005323E6"/>
    <w:rsid w:val="00544D0C"/>
    <w:rsid w:val="00552099"/>
    <w:rsid w:val="00552590"/>
    <w:rsid w:val="0056491B"/>
    <w:rsid w:val="0057387A"/>
    <w:rsid w:val="00582537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955A7"/>
    <w:rsid w:val="006C2783"/>
    <w:rsid w:val="006C2BBF"/>
    <w:rsid w:val="006C6A99"/>
    <w:rsid w:val="006D05F6"/>
    <w:rsid w:val="006D086E"/>
    <w:rsid w:val="006D423B"/>
    <w:rsid w:val="00713350"/>
    <w:rsid w:val="007441DA"/>
    <w:rsid w:val="0074479F"/>
    <w:rsid w:val="0077644F"/>
    <w:rsid w:val="00785881"/>
    <w:rsid w:val="007A073B"/>
    <w:rsid w:val="007A66C0"/>
    <w:rsid w:val="007B5BA2"/>
    <w:rsid w:val="007C1B6F"/>
    <w:rsid w:val="007C3D5C"/>
    <w:rsid w:val="007D282C"/>
    <w:rsid w:val="007E20B3"/>
    <w:rsid w:val="007E6909"/>
    <w:rsid w:val="007F7498"/>
    <w:rsid w:val="008419E7"/>
    <w:rsid w:val="008476DB"/>
    <w:rsid w:val="0085757E"/>
    <w:rsid w:val="0086563A"/>
    <w:rsid w:val="00867814"/>
    <w:rsid w:val="008828FC"/>
    <w:rsid w:val="00890B0C"/>
    <w:rsid w:val="008A36C4"/>
    <w:rsid w:val="008A6985"/>
    <w:rsid w:val="008B7E28"/>
    <w:rsid w:val="008C2A1C"/>
    <w:rsid w:val="008E0C29"/>
    <w:rsid w:val="008E23F7"/>
    <w:rsid w:val="008E4C6B"/>
    <w:rsid w:val="008E5D5D"/>
    <w:rsid w:val="008E6F7A"/>
    <w:rsid w:val="008F2213"/>
    <w:rsid w:val="009324BB"/>
    <w:rsid w:val="009502D5"/>
    <w:rsid w:val="009518EE"/>
    <w:rsid w:val="00955469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57E1F"/>
    <w:rsid w:val="00A731FF"/>
    <w:rsid w:val="00A830A5"/>
    <w:rsid w:val="00A9069C"/>
    <w:rsid w:val="00A90DA7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B6FB5"/>
    <w:rsid w:val="00CD5BAC"/>
    <w:rsid w:val="00CF0DE1"/>
    <w:rsid w:val="00CF4FC3"/>
    <w:rsid w:val="00D12AA0"/>
    <w:rsid w:val="00D13CA0"/>
    <w:rsid w:val="00D30CBA"/>
    <w:rsid w:val="00D62B55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C0A10"/>
    <w:rsid w:val="00ED0A3B"/>
    <w:rsid w:val="00EE38FC"/>
    <w:rsid w:val="00EE3F2E"/>
    <w:rsid w:val="00F017FD"/>
    <w:rsid w:val="00F02EC5"/>
    <w:rsid w:val="00F10CF2"/>
    <w:rsid w:val="00F1505D"/>
    <w:rsid w:val="00F2704F"/>
    <w:rsid w:val="00F4146C"/>
    <w:rsid w:val="00F55E35"/>
    <w:rsid w:val="00F56EFE"/>
    <w:rsid w:val="00F61BFF"/>
    <w:rsid w:val="00F63537"/>
    <w:rsid w:val="00F63F8F"/>
    <w:rsid w:val="00F7183A"/>
    <w:rsid w:val="00F71B38"/>
    <w:rsid w:val="00F90C5F"/>
    <w:rsid w:val="00F978A5"/>
    <w:rsid w:val="00FA6D93"/>
    <w:rsid w:val="00FC150C"/>
    <w:rsid w:val="00FC16FB"/>
    <w:rsid w:val="00FD177F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BC062CB"/>
  <w15:docId w15:val="{7D8CF7BB-0B70-4AA0-8945-7DAE58A6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27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5B96-6E00-4785-9962-2935D79B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1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1332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Patiswa Mgcodo</cp:lastModifiedBy>
  <cp:revision>3</cp:revision>
  <cp:lastPrinted>2011-10-31T12:27:00Z</cp:lastPrinted>
  <dcterms:created xsi:type="dcterms:W3CDTF">2020-11-02T10:52:00Z</dcterms:created>
  <dcterms:modified xsi:type="dcterms:W3CDTF">2020-11-03T14:09:00Z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Patiswa.Mgcodo@Treasury.gov.za</vt:lpwstr>
  </property>
  <property fmtid="{D5CDD505-2E9C-101B-9397-08002B2CF9AE}" pid="5" name="MSIP_Label_93c4247e-447d-4732-af29-2e529a4288f1_SetDate">
    <vt:lpwstr>2020-11-02T10:52:09.2195835Z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